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24DDE" w14:textId="6CF9CF39" w:rsidR="00BA00AB" w:rsidRDefault="00153C2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TOCHE</w:t>
      </w:r>
      <w:r>
        <w:rPr>
          <w:rFonts w:cs="Times New Roman"/>
          <w:szCs w:val="24"/>
        </w:rPr>
        <w:t xml:space="preserve">     (d.1404)</w:t>
      </w:r>
    </w:p>
    <w:p w14:paraId="1227F465" w14:textId="17D0F647" w:rsidR="00153C26" w:rsidRDefault="00153C2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Potter.</w:t>
      </w:r>
    </w:p>
    <w:p w14:paraId="705839A0" w14:textId="77777777" w:rsidR="00153C26" w:rsidRDefault="00153C26" w:rsidP="009139A6">
      <w:pPr>
        <w:pStyle w:val="NoSpacing"/>
        <w:rPr>
          <w:rFonts w:cs="Times New Roman"/>
          <w:szCs w:val="24"/>
        </w:rPr>
      </w:pPr>
    </w:p>
    <w:p w14:paraId="53263973" w14:textId="77777777" w:rsidR="00153C26" w:rsidRDefault="00153C26" w:rsidP="009139A6">
      <w:pPr>
        <w:pStyle w:val="NoSpacing"/>
        <w:rPr>
          <w:rFonts w:cs="Times New Roman"/>
          <w:szCs w:val="24"/>
        </w:rPr>
      </w:pPr>
    </w:p>
    <w:p w14:paraId="781C14F8" w14:textId="48AE5E87" w:rsidR="00153C26" w:rsidRDefault="00153C2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Jul.1404</w:t>
      </w:r>
      <w:r>
        <w:rPr>
          <w:rFonts w:cs="Times New Roman"/>
          <w:szCs w:val="24"/>
        </w:rPr>
        <w:tab/>
        <w:t>He made his Will.   (W.Y.R. p.170)</w:t>
      </w:r>
    </w:p>
    <w:p w14:paraId="4D3F445C" w14:textId="3568383C" w:rsidR="00153C26" w:rsidRDefault="00153C2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Jul.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Probate of his Will.    (ibid.)</w:t>
      </w:r>
    </w:p>
    <w:p w14:paraId="55A38EFC" w14:textId="77777777" w:rsidR="00153C26" w:rsidRDefault="00153C26" w:rsidP="009139A6">
      <w:pPr>
        <w:pStyle w:val="NoSpacing"/>
        <w:rPr>
          <w:rFonts w:cs="Times New Roman"/>
          <w:szCs w:val="24"/>
        </w:rPr>
      </w:pPr>
    </w:p>
    <w:p w14:paraId="6FF8E408" w14:textId="77777777" w:rsidR="00153C26" w:rsidRDefault="00153C26" w:rsidP="009139A6">
      <w:pPr>
        <w:pStyle w:val="NoSpacing"/>
        <w:rPr>
          <w:rFonts w:cs="Times New Roman"/>
          <w:szCs w:val="24"/>
        </w:rPr>
      </w:pPr>
    </w:p>
    <w:p w14:paraId="4CD3453C" w14:textId="03247328" w:rsidR="00153C26" w:rsidRPr="00153C26" w:rsidRDefault="00153C2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February 2024</w:t>
      </w:r>
    </w:p>
    <w:sectPr w:rsidR="00153C26" w:rsidRPr="00153C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39149" w14:textId="77777777" w:rsidR="00153C26" w:rsidRDefault="00153C26" w:rsidP="009139A6">
      <w:r>
        <w:separator/>
      </w:r>
    </w:p>
  </w:endnote>
  <w:endnote w:type="continuationSeparator" w:id="0">
    <w:p w14:paraId="53780295" w14:textId="77777777" w:rsidR="00153C26" w:rsidRDefault="00153C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BFE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579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3A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EAD00" w14:textId="77777777" w:rsidR="00153C26" w:rsidRDefault="00153C26" w:rsidP="009139A6">
      <w:r>
        <w:separator/>
      </w:r>
    </w:p>
  </w:footnote>
  <w:footnote w:type="continuationSeparator" w:id="0">
    <w:p w14:paraId="45347156" w14:textId="77777777" w:rsidR="00153C26" w:rsidRDefault="00153C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4AA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51D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BE2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26"/>
    <w:rsid w:val="000666E0"/>
    <w:rsid w:val="00153C26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E66DB"/>
  <w15:chartTrackingRefBased/>
  <w15:docId w15:val="{22A20E28-1C7C-4F26-93C3-F9816BF8E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2024-02-20T07:53:00Z</dcterms:created>
  <dcterms:modified xsi:type="dcterms:W3CDTF">2024-02-20T07:56:00Z</dcterms:modified>
</cp:coreProperties>
</file>